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A61" w:rsidRDefault="008E4A61" w:rsidP="008E4A61">
      <w:pPr>
        <w:pStyle w:val="p1"/>
        <w:rPr>
          <w:rStyle w:val="s1"/>
        </w:rPr>
      </w:pPr>
      <w:r>
        <w:rPr>
          <w:rStyle w:val="s1"/>
          <w:u w:val="single"/>
        </w:rPr>
        <w:t>Margaret WAYMUNDE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8E4A61" w:rsidRDefault="008E4A61" w:rsidP="008E4A61">
      <w:pPr>
        <w:pStyle w:val="p1"/>
        <w:rPr>
          <w:rStyle w:val="s1"/>
        </w:rPr>
      </w:pPr>
      <w:r>
        <w:rPr>
          <w:rStyle w:val="s1"/>
        </w:rPr>
        <w:t>of Lowestoft, Suffolk.</w:t>
      </w: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pStyle w:val="p1"/>
        <w:rPr>
          <w:rStyle w:val="s1"/>
        </w:rPr>
      </w:pPr>
      <w:r>
        <w:rPr>
          <w:rStyle w:val="s1"/>
        </w:rPr>
        <w:t>= William.</w:t>
      </w:r>
    </w:p>
    <w:p w:rsidR="008E4A61" w:rsidRDefault="008E4A61" w:rsidP="008E4A61">
      <w:pPr>
        <w:pStyle w:val="p1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506)</w:t>
      </w: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She made her Will.</w:t>
      </w:r>
    </w:p>
    <w:p w:rsidR="008E4A61" w:rsidRPr="00296927" w:rsidRDefault="008E4A61" w:rsidP="008E4A61">
      <w:pPr>
        <w:pStyle w:val="p1"/>
        <w:rPr>
          <w:rStyle w:val="s1"/>
        </w:rPr>
      </w:pPr>
      <w:r>
        <w:tab/>
      </w:r>
      <w:r>
        <w:tab/>
      </w:r>
      <w:r>
        <w:rPr>
          <w:sz w:val="24"/>
          <w:szCs w:val="24"/>
        </w:rPr>
        <w:t>(ibid.)</w:t>
      </w: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pStyle w:val="p1"/>
        <w:rPr>
          <w:rStyle w:val="s1"/>
        </w:rPr>
      </w:pPr>
    </w:p>
    <w:p w:rsidR="008E4A61" w:rsidRDefault="008E4A61" w:rsidP="008E4A61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8E4A61" w:rsidRDefault="008E4A61" w:rsidP="008E4A61">
      <w:bookmarkStart w:id="0" w:name="_GoBack"/>
      <w:bookmarkEnd w:id="0"/>
    </w:p>
    <w:sectPr w:rsidR="006B2F86" w:rsidRPr="008E4A6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A61" w:rsidRDefault="008E4A61" w:rsidP="00E71FC3">
      <w:r>
        <w:separator/>
      </w:r>
    </w:p>
  </w:endnote>
  <w:endnote w:type="continuationSeparator" w:id="0">
    <w:p w:rsidR="008E4A61" w:rsidRDefault="008E4A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A61" w:rsidRDefault="008E4A61" w:rsidP="00E71FC3">
      <w:r>
        <w:separator/>
      </w:r>
    </w:p>
  </w:footnote>
  <w:footnote w:type="continuationSeparator" w:id="0">
    <w:p w:rsidR="008E4A61" w:rsidRDefault="008E4A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A61"/>
    <w:rsid w:val="001A7C09"/>
    <w:rsid w:val="00733BE7"/>
    <w:rsid w:val="008E4A6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5CBB6-B218-4E8C-B6B2-5DC1CF74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4A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8E4A61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8E4A6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E4A6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2017-01-13T22:22:00Z</dcterms:created>
  <dcterms:modified xsi:type="dcterms:W3CDTF">2017-01-13T22:25:00Z</dcterms:modified>
</cp:coreProperties>
</file>